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7223B1B3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CE75D7"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5368BF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CE75D7">
        <w:rPr>
          <w:b/>
          <w:noProof/>
          <w:sz w:val="24"/>
        </w:rPr>
        <w:t>SP-251</w:t>
      </w:r>
      <w:r w:rsidR="003A6CB1">
        <w:rPr>
          <w:b/>
          <w:noProof/>
          <w:sz w:val="24"/>
        </w:rPr>
        <w:t>31</w:t>
      </w:r>
      <w:r w:rsidR="00596ECA">
        <w:rPr>
          <w:b/>
          <w:noProof/>
          <w:sz w:val="24"/>
        </w:rPr>
        <w:t>5</w:t>
      </w:r>
    </w:p>
    <w:p w14:paraId="2F523BD4" w14:textId="0B35327E" w:rsidR="0025177C" w:rsidRDefault="005368BF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5177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25177C">
        <w:rPr>
          <w:b/>
          <w:noProof/>
          <w:sz w:val="24"/>
        </w:rPr>
        <w:t xml:space="preserve"> </w:t>
      </w:r>
      <w:r w:rsidR="008A1B52">
        <w:rPr>
          <w:b/>
          <w:noProof/>
          <w:sz w:val="24"/>
        </w:rPr>
        <w:t xml:space="preserve">September </w:t>
      </w:r>
      <w:r w:rsidR="0025177C">
        <w:rPr>
          <w:b/>
          <w:noProof/>
          <w:sz w:val="24"/>
        </w:rPr>
        <w:t>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5627872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>FS_6GSpecs TR Rapporteur</w:t>
      </w:r>
    </w:p>
    <w:p w14:paraId="280E0CAD" w14:textId="5577C6A3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96ECA" w:rsidRPr="00596ECA">
        <w:rPr>
          <w:rFonts w:ascii="Arial" w:hAnsi="Arial" w:cs="Arial"/>
          <w:b/>
          <w:bCs/>
        </w:rPr>
        <w:t>3GPP TR 21.802 v0.2.0</w:t>
      </w:r>
    </w:p>
    <w:p w14:paraId="3E0906BD" w14:textId="09B5A16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75D7">
        <w:rPr>
          <w:rFonts w:ascii="Arial" w:hAnsi="Arial" w:cs="Arial"/>
          <w:b/>
          <w:bCs/>
        </w:rPr>
        <w:t>9</w:t>
      </w:r>
    </w:p>
    <w:p w14:paraId="7B545BD8" w14:textId="4D531C54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96ECA">
        <w:rPr>
          <w:rFonts w:ascii="Arial" w:hAnsi="Arial" w:cs="Arial"/>
          <w:b/>
          <w:bCs/>
        </w:rPr>
        <w:t>Agreement</w:t>
      </w:r>
    </w:p>
    <w:p w14:paraId="039445CB" w14:textId="544A92F0" w:rsidR="00E040DC" w:rsidRPr="00F440FA" w:rsidRDefault="00E040DC" w:rsidP="00E040DC">
      <w:pPr>
        <w:spacing w:after="120"/>
        <w:rPr>
          <w:rFonts w:ascii="Arial" w:hAnsi="Arial" w:cs="Arial"/>
          <w:i/>
          <w:iCs/>
          <w:lang w:eastAsia="zh-CN"/>
        </w:rPr>
      </w:pPr>
      <w:r w:rsidRPr="00F440FA">
        <w:rPr>
          <w:rFonts w:ascii="Arial" w:hAnsi="Arial" w:cs="Arial"/>
          <w:i/>
          <w:iCs/>
        </w:rPr>
        <w:t>Abstract:</w:t>
      </w:r>
      <w:r w:rsidRPr="00F440FA">
        <w:rPr>
          <w:rFonts w:ascii="Arial" w:hAnsi="Arial" w:cs="Arial"/>
          <w:i/>
          <w:iCs/>
        </w:rPr>
        <w:tab/>
      </w:r>
      <w:r w:rsidR="002B7076">
        <w:rPr>
          <w:rFonts w:ascii="Arial" w:hAnsi="Arial" w:cs="Arial"/>
          <w:i/>
          <w:iCs/>
        </w:rPr>
        <w:t xml:space="preserve">This contribution </w:t>
      </w:r>
      <w:r w:rsidR="00596ECA">
        <w:rPr>
          <w:rFonts w:ascii="Arial" w:hAnsi="Arial" w:cs="Arial"/>
          <w:i/>
          <w:iCs/>
        </w:rPr>
        <w:t>provides draft TR 21.802 v0.2.0 in both revision marks and clean versions</w:t>
      </w:r>
      <w:r w:rsidR="00D56860">
        <w:rPr>
          <w:rFonts w:ascii="Arial" w:hAnsi="Arial" w:cs="Arial"/>
          <w:i/>
          <w:iCs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A239F57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CE75D7">
        <w:t>has two attachments:</w:t>
      </w:r>
    </w:p>
    <w:p w14:paraId="38795B50" w14:textId="309D4E75" w:rsidR="00CE75D7" w:rsidRDefault="00CE75D7" w:rsidP="00CE75D7">
      <w:pPr>
        <w:pStyle w:val="B1"/>
      </w:pPr>
      <w:r>
        <w:t>-</w:t>
      </w:r>
      <w:r>
        <w:tab/>
        <w:t>"</w:t>
      </w:r>
      <w:r w:rsidR="00596ECA" w:rsidRPr="00596ECA">
        <w:t>21802-020_cl.docx</w:t>
      </w:r>
      <w:r>
        <w:t xml:space="preserve">" that contains </w:t>
      </w:r>
      <w:r w:rsidR="00596ECA">
        <w:t>the clean version of TR 21.802 v0.2.0</w:t>
      </w:r>
      <w:r w:rsidR="002C00E2">
        <w:t>.</w:t>
      </w:r>
    </w:p>
    <w:p w14:paraId="44A9555C" w14:textId="12866E20" w:rsidR="00CE75D7" w:rsidRPr="0098688C" w:rsidRDefault="00CE75D7" w:rsidP="00CE75D7">
      <w:pPr>
        <w:pStyle w:val="B1"/>
      </w:pPr>
      <w:r>
        <w:t>-</w:t>
      </w:r>
      <w:r>
        <w:tab/>
        <w:t>"</w:t>
      </w:r>
      <w:r w:rsidR="00596ECA" w:rsidRPr="00596ECA">
        <w:t>21802-020_rm.docx</w:t>
      </w:r>
      <w:r>
        <w:t xml:space="preserve">" that contains </w:t>
      </w:r>
      <w:r w:rsidR="00596ECA">
        <w:t>the revision marks version of TR 21.802 v0.2.0</w:t>
      </w:r>
    </w:p>
    <w:p w14:paraId="28556296" w14:textId="77777777" w:rsidR="003D666B" w:rsidRPr="00036F92" w:rsidRDefault="003D666B" w:rsidP="00D80570"/>
    <w:sectPr w:rsidR="003D666B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F04CE" w14:textId="77777777" w:rsidR="00077152" w:rsidRDefault="00077152">
      <w:r>
        <w:separator/>
      </w:r>
    </w:p>
  </w:endnote>
  <w:endnote w:type="continuationSeparator" w:id="0">
    <w:p w14:paraId="6ADB70F2" w14:textId="77777777" w:rsidR="00077152" w:rsidRDefault="00077152">
      <w:r>
        <w:continuationSeparator/>
      </w:r>
    </w:p>
  </w:endnote>
  <w:endnote w:type="continuationNotice" w:id="1">
    <w:p w14:paraId="4443720F" w14:textId="77777777" w:rsidR="00077152" w:rsidRDefault="000771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9A099" w14:textId="77777777" w:rsidR="00077152" w:rsidRDefault="00077152">
      <w:r>
        <w:separator/>
      </w:r>
    </w:p>
  </w:footnote>
  <w:footnote w:type="continuationSeparator" w:id="0">
    <w:p w14:paraId="441F93BD" w14:textId="77777777" w:rsidR="00077152" w:rsidRDefault="00077152">
      <w:r>
        <w:continuationSeparator/>
      </w:r>
    </w:p>
  </w:footnote>
  <w:footnote w:type="continuationNotice" w:id="1">
    <w:p w14:paraId="0F5BA243" w14:textId="77777777" w:rsidR="00077152" w:rsidRDefault="000771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77152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24AF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A7CE8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867E7"/>
    <w:rsid w:val="00293871"/>
    <w:rsid w:val="002A1857"/>
    <w:rsid w:val="002B6FF1"/>
    <w:rsid w:val="002B7076"/>
    <w:rsid w:val="002C00E2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6FC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A6CB1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D666B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6A20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1267D"/>
    <w:rsid w:val="00521131"/>
    <w:rsid w:val="005214CC"/>
    <w:rsid w:val="00527C0B"/>
    <w:rsid w:val="005317B8"/>
    <w:rsid w:val="00531CB0"/>
    <w:rsid w:val="0053662A"/>
    <w:rsid w:val="005368BF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870EF"/>
    <w:rsid w:val="0059227B"/>
    <w:rsid w:val="00596ECA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1852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0CBB"/>
    <w:rsid w:val="00AF145C"/>
    <w:rsid w:val="00AF1E23"/>
    <w:rsid w:val="00AF1FC4"/>
    <w:rsid w:val="00AF637B"/>
    <w:rsid w:val="00AF7F81"/>
    <w:rsid w:val="00B01726"/>
    <w:rsid w:val="00B01AFF"/>
    <w:rsid w:val="00B05CC7"/>
    <w:rsid w:val="00B14FE9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23D6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D0505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13F8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E75D7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07AAC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C3"/>
    <w:rsid w:val="00EB58D9"/>
    <w:rsid w:val="00EC3DAD"/>
    <w:rsid w:val="00ED4954"/>
    <w:rsid w:val="00ED4FAB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CE8"/>
    <w:rPr>
      <w:rFonts w:ascii="Times New Roman" w:eastAsia="Times New Roman" w:hAnsi="Times New Roman"/>
      <w:sz w:val="24"/>
      <w:szCs w:val="24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438</TotalTime>
  <Pages>2</Pages>
  <Words>71</Words>
  <Characters>409</Characters>
  <Application>Microsoft Office Word</Application>
  <DocSecurity>0</DocSecurity>
  <Lines>27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Authors</cp:lastModifiedBy>
  <cp:revision>199</cp:revision>
  <cp:lastPrinted>1900-01-01T05:00:00Z</cp:lastPrinted>
  <dcterms:created xsi:type="dcterms:W3CDTF">2024-11-22T12:53:00Z</dcterms:created>
  <dcterms:modified xsi:type="dcterms:W3CDTF">2025-12-03T08:17:00Z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